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8" w:type="dxa"/>
        <w:tblInd w:w="-574" w:type="dxa"/>
        <w:tblLook w:val="01E0"/>
      </w:tblPr>
      <w:tblGrid>
        <w:gridCol w:w="5112"/>
        <w:gridCol w:w="5376"/>
      </w:tblGrid>
      <w:tr w:rsidR="00BA4791" w:rsidRPr="00A65769" w:rsidTr="00CF76E8">
        <w:tc>
          <w:tcPr>
            <w:tcW w:w="5112" w:type="dxa"/>
          </w:tcPr>
          <w:p w:rsidR="00BA4791" w:rsidRDefault="00BA4791" w:rsidP="00A65769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TRƯỜNG CAO ĐẲNG KINH TẾ – KỸ THUẬT PHÚ LÂM</w:t>
            </w:r>
          </w:p>
        </w:tc>
        <w:tc>
          <w:tcPr>
            <w:tcW w:w="5376" w:type="dxa"/>
          </w:tcPr>
          <w:p w:rsidR="00BA4791" w:rsidRDefault="00BA4791" w:rsidP="00A6576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C</w:t>
            </w:r>
            <w:r w:rsidRPr="00A65769">
              <w:rPr>
                <w:b/>
                <w:bCs/>
                <w:sz w:val="24"/>
                <w:szCs w:val="24"/>
                <w:lang w:val="fr-FR"/>
              </w:rPr>
              <w:t>ỘNG HÒA XÃ HỘI CHỦ NGHĨA VIỆT NAM</w:t>
            </w:r>
          </w:p>
          <w:p w:rsidR="00BA4791" w:rsidRPr="00A65769" w:rsidRDefault="00BA4791" w:rsidP="00A6576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641073">
              <w:rPr>
                <w:b/>
                <w:bCs/>
                <w:sz w:val="26"/>
                <w:szCs w:val="26"/>
              </w:rPr>
              <w:t>Độc lập - Tự do - Hạnh phúc</w:t>
            </w:r>
          </w:p>
        </w:tc>
      </w:tr>
      <w:tr w:rsidR="00BA4791" w:rsidRPr="00A65769" w:rsidTr="00CF76E8">
        <w:tc>
          <w:tcPr>
            <w:tcW w:w="5112" w:type="dxa"/>
          </w:tcPr>
          <w:p w:rsidR="00BA4791" w:rsidRPr="00A57F94" w:rsidRDefault="00BA4791" w:rsidP="008065E2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A57F94">
              <w:rPr>
                <w:b/>
                <w:bCs/>
                <w:sz w:val="24"/>
                <w:szCs w:val="24"/>
                <w:lang w:val="fr-FR"/>
              </w:rPr>
              <w:t>KHOA …………………………</w:t>
            </w:r>
          </w:p>
        </w:tc>
        <w:tc>
          <w:tcPr>
            <w:tcW w:w="5376" w:type="dxa"/>
          </w:tcPr>
          <w:p w:rsidR="00BA4791" w:rsidRPr="00641073" w:rsidRDefault="00BA4791" w:rsidP="00453B3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6" style="position:absolute;left:0;text-align:left;z-index:251658240;mso-position-horizontal-relative:text;mso-position-vertical-relative:text" from="51.75pt,4pt" to="206.55pt,4pt"/>
              </w:pict>
            </w:r>
          </w:p>
        </w:tc>
      </w:tr>
    </w:tbl>
    <w:p w:rsidR="00BA4791" w:rsidRPr="005743C0" w:rsidRDefault="00BA4791" w:rsidP="005743C0">
      <w:pPr>
        <w:rPr>
          <w:b/>
          <w:bCs/>
          <w:sz w:val="26"/>
          <w:szCs w:val="26"/>
        </w:rPr>
      </w:pPr>
      <w:r>
        <w:rPr>
          <w:noProof/>
        </w:rPr>
        <w:pict>
          <v:line id="_x0000_s1027" style="position:absolute;z-index:251657216;mso-position-horizontal-relative:text;mso-position-vertical-relative:text" from="50.4pt,1.3pt" to="126pt,1.3pt"/>
        </w:pict>
      </w:r>
    </w:p>
    <w:p w:rsidR="00BA4791" w:rsidRPr="005743C0" w:rsidRDefault="00BA4791" w:rsidP="005743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NHIỆM VỤ THỰC HIỆN KHÓA LUẬN</w:t>
      </w:r>
    </w:p>
    <w:p w:rsidR="00BA4791" w:rsidRDefault="00BA4791" w:rsidP="00274B6D">
      <w:pPr>
        <w:rPr>
          <w:b/>
          <w:bCs/>
          <w:sz w:val="26"/>
          <w:szCs w:val="26"/>
        </w:rPr>
      </w:pPr>
    </w:p>
    <w:p w:rsidR="00BA4791" w:rsidRPr="005743C0" w:rsidRDefault="00BA4791" w:rsidP="00274B6D">
      <w:pPr>
        <w:rPr>
          <w:b/>
          <w:bCs/>
          <w:sz w:val="26"/>
          <w:szCs w:val="26"/>
        </w:rPr>
      </w:pPr>
    </w:p>
    <w:p w:rsidR="00BA4791" w:rsidRPr="0051486A" w:rsidRDefault="00BA4791" w:rsidP="009169A3">
      <w:pPr>
        <w:rPr>
          <w:b/>
          <w:bCs/>
          <w:sz w:val="26"/>
          <w:szCs w:val="26"/>
        </w:rPr>
      </w:pPr>
      <w:r w:rsidRPr="0051486A">
        <w:rPr>
          <w:b/>
          <w:bCs/>
          <w:sz w:val="26"/>
          <w:szCs w:val="26"/>
        </w:rPr>
        <w:t>1. TÊN ĐỀ TÀI:</w:t>
      </w:r>
      <w:r>
        <w:rPr>
          <w:b/>
          <w:bCs/>
          <w:sz w:val="26"/>
          <w:szCs w:val="26"/>
        </w:rPr>
        <w:tab/>
      </w:r>
      <w:bookmarkStart w:id="0" w:name="_GoBack"/>
      <w:bookmarkEnd w:id="0"/>
    </w:p>
    <w:p w:rsidR="00BA4791" w:rsidRPr="00A61DDB" w:rsidRDefault="00BA4791" w:rsidP="00A61DDB">
      <w:pPr>
        <w:rPr>
          <w:sz w:val="26"/>
          <w:szCs w:val="26"/>
        </w:rPr>
      </w:pPr>
    </w:p>
    <w:p w:rsidR="00BA4791" w:rsidRDefault="00BA4791" w:rsidP="009169A3">
      <w:pPr>
        <w:rPr>
          <w:sz w:val="26"/>
          <w:szCs w:val="26"/>
        </w:rPr>
      </w:pPr>
    </w:p>
    <w:p w:rsidR="00BA4791" w:rsidRPr="0051486A" w:rsidRDefault="00BA4791" w:rsidP="009169A3">
      <w:pPr>
        <w:rPr>
          <w:b/>
          <w:bCs/>
          <w:sz w:val="26"/>
          <w:szCs w:val="26"/>
        </w:rPr>
      </w:pPr>
      <w:r w:rsidRPr="0051486A">
        <w:rPr>
          <w:b/>
          <w:bCs/>
          <w:sz w:val="26"/>
          <w:szCs w:val="26"/>
        </w:rPr>
        <w:t>2. SINH VIÊN THỰC HIỆN:</w:t>
      </w:r>
      <w:r>
        <w:rPr>
          <w:b/>
          <w:bCs/>
          <w:sz w:val="26"/>
          <w:szCs w:val="26"/>
        </w:rPr>
        <w:tab/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260"/>
        <w:gridCol w:w="1843"/>
        <w:gridCol w:w="1512"/>
        <w:gridCol w:w="2315"/>
      </w:tblGrid>
      <w:tr w:rsidR="00BA4791" w:rsidRPr="008B7483">
        <w:tc>
          <w:tcPr>
            <w:tcW w:w="817" w:type="dxa"/>
            <w:vAlign w:val="center"/>
          </w:tcPr>
          <w:p w:rsidR="00BA4791" w:rsidRPr="008B7483" w:rsidRDefault="00BA4791" w:rsidP="008B7483">
            <w:pPr>
              <w:jc w:val="center"/>
              <w:rPr>
                <w:b/>
                <w:bCs/>
                <w:sz w:val="26"/>
                <w:szCs w:val="26"/>
              </w:rPr>
            </w:pPr>
            <w:r w:rsidRPr="008B7483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260" w:type="dxa"/>
            <w:vAlign w:val="center"/>
          </w:tcPr>
          <w:p w:rsidR="00BA4791" w:rsidRPr="008B7483" w:rsidRDefault="00BA4791" w:rsidP="008B7483">
            <w:pPr>
              <w:jc w:val="center"/>
              <w:rPr>
                <w:b/>
                <w:bCs/>
                <w:sz w:val="26"/>
                <w:szCs w:val="26"/>
              </w:rPr>
            </w:pPr>
            <w:r w:rsidRPr="008B7483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843" w:type="dxa"/>
            <w:vAlign w:val="center"/>
          </w:tcPr>
          <w:p w:rsidR="00BA4791" w:rsidRPr="008B7483" w:rsidRDefault="00BA4791" w:rsidP="008B7483">
            <w:pPr>
              <w:jc w:val="center"/>
              <w:rPr>
                <w:b/>
                <w:bCs/>
                <w:sz w:val="26"/>
                <w:szCs w:val="26"/>
              </w:rPr>
            </w:pPr>
            <w:r w:rsidRPr="008B7483">
              <w:rPr>
                <w:b/>
                <w:bCs/>
                <w:sz w:val="26"/>
                <w:szCs w:val="26"/>
              </w:rPr>
              <w:t>MSSV</w:t>
            </w:r>
          </w:p>
        </w:tc>
        <w:tc>
          <w:tcPr>
            <w:tcW w:w="1512" w:type="dxa"/>
            <w:vAlign w:val="center"/>
          </w:tcPr>
          <w:p w:rsidR="00BA4791" w:rsidRPr="008B7483" w:rsidRDefault="00BA4791" w:rsidP="008B7483">
            <w:pPr>
              <w:jc w:val="center"/>
              <w:rPr>
                <w:b/>
                <w:bCs/>
                <w:sz w:val="26"/>
                <w:szCs w:val="26"/>
              </w:rPr>
            </w:pPr>
            <w:r w:rsidRPr="008B7483">
              <w:rPr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2315" w:type="dxa"/>
            <w:vAlign w:val="center"/>
          </w:tcPr>
          <w:p w:rsidR="00BA4791" w:rsidRPr="008B7483" w:rsidRDefault="00BA4791" w:rsidP="008B7483">
            <w:pPr>
              <w:jc w:val="center"/>
              <w:rPr>
                <w:b/>
                <w:bCs/>
                <w:sz w:val="26"/>
                <w:szCs w:val="26"/>
              </w:rPr>
            </w:pPr>
            <w:r w:rsidRPr="008B7483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BA4791" w:rsidRPr="008B7483">
        <w:tc>
          <w:tcPr>
            <w:tcW w:w="817" w:type="dxa"/>
            <w:vAlign w:val="center"/>
          </w:tcPr>
          <w:p w:rsidR="00BA4791" w:rsidRPr="008B7483" w:rsidRDefault="00BA4791" w:rsidP="008B7483">
            <w:pPr>
              <w:jc w:val="center"/>
              <w:rPr>
                <w:sz w:val="26"/>
                <w:szCs w:val="26"/>
              </w:rPr>
            </w:pPr>
            <w:r w:rsidRPr="008B7483">
              <w:rPr>
                <w:sz w:val="26"/>
                <w:szCs w:val="26"/>
              </w:rPr>
              <w:t>01</w:t>
            </w:r>
          </w:p>
        </w:tc>
        <w:tc>
          <w:tcPr>
            <w:tcW w:w="3260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  <w:tc>
          <w:tcPr>
            <w:tcW w:w="2315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</w:tr>
      <w:tr w:rsidR="00BA4791" w:rsidRPr="008B7483">
        <w:tc>
          <w:tcPr>
            <w:tcW w:w="817" w:type="dxa"/>
            <w:vAlign w:val="center"/>
          </w:tcPr>
          <w:p w:rsidR="00BA4791" w:rsidRPr="008B7483" w:rsidRDefault="00BA4791" w:rsidP="008B7483">
            <w:pPr>
              <w:jc w:val="center"/>
              <w:rPr>
                <w:sz w:val="26"/>
                <w:szCs w:val="26"/>
              </w:rPr>
            </w:pPr>
            <w:r w:rsidRPr="008B7483">
              <w:rPr>
                <w:sz w:val="26"/>
                <w:szCs w:val="26"/>
              </w:rPr>
              <w:t>02</w:t>
            </w:r>
          </w:p>
        </w:tc>
        <w:tc>
          <w:tcPr>
            <w:tcW w:w="3260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  <w:tc>
          <w:tcPr>
            <w:tcW w:w="2315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</w:tr>
      <w:tr w:rsidR="00BA4791" w:rsidRPr="008B7483">
        <w:tc>
          <w:tcPr>
            <w:tcW w:w="817" w:type="dxa"/>
            <w:vAlign w:val="center"/>
          </w:tcPr>
          <w:p w:rsidR="00BA4791" w:rsidRPr="008B7483" w:rsidRDefault="00BA4791" w:rsidP="008B74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3260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  <w:tc>
          <w:tcPr>
            <w:tcW w:w="2315" w:type="dxa"/>
            <w:vAlign w:val="center"/>
          </w:tcPr>
          <w:p w:rsidR="00BA4791" w:rsidRPr="008B7483" w:rsidRDefault="00BA4791" w:rsidP="00F7401B">
            <w:pPr>
              <w:rPr>
                <w:sz w:val="26"/>
                <w:szCs w:val="26"/>
              </w:rPr>
            </w:pPr>
          </w:p>
        </w:tc>
      </w:tr>
    </w:tbl>
    <w:p w:rsidR="00BA4791" w:rsidRDefault="00BA4791" w:rsidP="009169A3">
      <w:pPr>
        <w:rPr>
          <w:sz w:val="26"/>
          <w:szCs w:val="26"/>
        </w:rPr>
      </w:pPr>
    </w:p>
    <w:p w:rsidR="00BA4791" w:rsidRPr="0051486A" w:rsidRDefault="00BA4791" w:rsidP="009169A3">
      <w:pPr>
        <w:rPr>
          <w:b/>
          <w:bCs/>
          <w:sz w:val="26"/>
          <w:szCs w:val="26"/>
        </w:rPr>
      </w:pPr>
      <w:r w:rsidRPr="0051486A">
        <w:rPr>
          <w:b/>
          <w:bCs/>
          <w:sz w:val="26"/>
          <w:szCs w:val="26"/>
        </w:rPr>
        <w:t>3. NHIỆM VỤ VÀ NỘI DUNG:</w:t>
      </w:r>
    </w:p>
    <w:p w:rsidR="00BA4791" w:rsidRPr="0051486A" w:rsidRDefault="00BA4791" w:rsidP="00F7401B">
      <w:pPr>
        <w:ind w:firstLine="284"/>
        <w:rPr>
          <w:sz w:val="26"/>
          <w:szCs w:val="26"/>
          <w:u w:val="single"/>
        </w:rPr>
      </w:pPr>
      <w:r w:rsidRPr="0051486A">
        <w:rPr>
          <w:sz w:val="26"/>
          <w:szCs w:val="26"/>
          <w:u w:val="single"/>
        </w:rPr>
        <w:t>3.1 Nội dung thực hiện:</w:t>
      </w:r>
    </w:p>
    <w:p w:rsidR="00BA4791" w:rsidRDefault="00BA4791" w:rsidP="009169A3">
      <w:pPr>
        <w:rPr>
          <w:sz w:val="26"/>
          <w:szCs w:val="26"/>
        </w:rPr>
      </w:pPr>
    </w:p>
    <w:p w:rsidR="00BA4791" w:rsidRDefault="00BA4791" w:rsidP="009169A3">
      <w:pPr>
        <w:rPr>
          <w:sz w:val="26"/>
          <w:szCs w:val="26"/>
        </w:rPr>
      </w:pPr>
    </w:p>
    <w:p w:rsidR="00BA4791" w:rsidRPr="0051486A" w:rsidRDefault="00BA4791" w:rsidP="00F7401B">
      <w:pPr>
        <w:ind w:firstLine="284"/>
        <w:rPr>
          <w:sz w:val="26"/>
          <w:szCs w:val="26"/>
          <w:u w:val="single"/>
        </w:rPr>
      </w:pPr>
      <w:r w:rsidRPr="0051486A">
        <w:rPr>
          <w:sz w:val="26"/>
          <w:szCs w:val="26"/>
          <w:u w:val="single"/>
        </w:rPr>
        <w:t>3.2 Các yêu cầu về sản phẩm:</w:t>
      </w:r>
    </w:p>
    <w:p w:rsidR="00BA4791" w:rsidRDefault="00BA4791" w:rsidP="00F7401B">
      <w:pPr>
        <w:ind w:left="284" w:firstLine="283"/>
        <w:rPr>
          <w:sz w:val="26"/>
          <w:szCs w:val="26"/>
        </w:rPr>
      </w:pPr>
      <w:r>
        <w:rPr>
          <w:sz w:val="26"/>
          <w:szCs w:val="26"/>
        </w:rPr>
        <w:t>…… bản thuyết minh</w:t>
      </w:r>
    </w:p>
    <w:p w:rsidR="00BA4791" w:rsidRDefault="00BA4791" w:rsidP="00F7401B">
      <w:pPr>
        <w:ind w:left="284" w:firstLine="283"/>
        <w:rPr>
          <w:sz w:val="26"/>
          <w:szCs w:val="26"/>
        </w:rPr>
      </w:pPr>
      <w:r>
        <w:rPr>
          <w:sz w:val="26"/>
          <w:szCs w:val="26"/>
        </w:rPr>
        <w:t>…… bản vẽ, bảng biểu, bảng số liệu …….</w:t>
      </w:r>
    </w:p>
    <w:p w:rsidR="00BA4791" w:rsidRDefault="00BA4791" w:rsidP="00F7401B">
      <w:pPr>
        <w:ind w:left="284" w:firstLine="283"/>
        <w:rPr>
          <w:sz w:val="26"/>
          <w:szCs w:val="26"/>
        </w:rPr>
      </w:pPr>
      <w:r>
        <w:rPr>
          <w:sz w:val="26"/>
          <w:szCs w:val="26"/>
        </w:rPr>
        <w:t>…… mô hình, thiết bị ……</w:t>
      </w:r>
    </w:p>
    <w:p w:rsidR="00BA4791" w:rsidRDefault="00BA4791" w:rsidP="009169A3">
      <w:pPr>
        <w:rPr>
          <w:sz w:val="26"/>
          <w:szCs w:val="26"/>
        </w:rPr>
      </w:pPr>
    </w:p>
    <w:p w:rsidR="00BA4791" w:rsidRPr="0051486A" w:rsidRDefault="00BA4791" w:rsidP="009169A3">
      <w:pPr>
        <w:rPr>
          <w:b/>
          <w:bCs/>
          <w:sz w:val="26"/>
          <w:szCs w:val="26"/>
        </w:rPr>
      </w:pPr>
      <w:r w:rsidRPr="0051486A">
        <w:rPr>
          <w:b/>
          <w:bCs/>
          <w:sz w:val="26"/>
          <w:szCs w:val="26"/>
        </w:rPr>
        <w:t xml:space="preserve">4. </w:t>
      </w:r>
      <w:r>
        <w:rPr>
          <w:b/>
          <w:bCs/>
          <w:sz w:val="26"/>
          <w:szCs w:val="26"/>
        </w:rPr>
        <w:t>THỜI GIAN</w:t>
      </w:r>
      <w:r w:rsidRPr="0051486A">
        <w:rPr>
          <w:b/>
          <w:bCs/>
          <w:sz w:val="26"/>
          <w:szCs w:val="26"/>
        </w:rPr>
        <w:t xml:space="preserve"> THỰC HIỆN:</w:t>
      </w:r>
      <w:r w:rsidRPr="0051486A">
        <w:rPr>
          <w:b/>
          <w:bCs/>
          <w:sz w:val="26"/>
          <w:szCs w:val="26"/>
        </w:rPr>
        <w:tab/>
      </w:r>
      <w:r w:rsidRPr="00DC5674">
        <w:rPr>
          <w:sz w:val="26"/>
          <w:szCs w:val="26"/>
        </w:rPr>
        <w:t>từ tuần …… đến tuần ……</w:t>
      </w:r>
    </w:p>
    <w:p w:rsidR="00BA4791" w:rsidRDefault="00BA4791" w:rsidP="009169A3">
      <w:pPr>
        <w:rPr>
          <w:sz w:val="26"/>
          <w:szCs w:val="26"/>
        </w:rPr>
      </w:pPr>
    </w:p>
    <w:tbl>
      <w:tblPr>
        <w:tblW w:w="9537" w:type="dxa"/>
        <w:jc w:val="center"/>
        <w:tblLook w:val="01E0"/>
      </w:tblPr>
      <w:tblGrid>
        <w:gridCol w:w="4199"/>
        <w:gridCol w:w="5338"/>
      </w:tblGrid>
      <w:tr w:rsidR="00BA4791" w:rsidRPr="009169A3">
        <w:trPr>
          <w:jc w:val="center"/>
        </w:trPr>
        <w:tc>
          <w:tcPr>
            <w:tcW w:w="4199" w:type="dxa"/>
          </w:tcPr>
          <w:p w:rsidR="00BA4791" w:rsidRDefault="00BA4791" w:rsidP="00534D7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BA4791" w:rsidRPr="009169A3" w:rsidRDefault="00BA4791" w:rsidP="00534D7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TRƯỞNG KHOA</w:t>
            </w:r>
          </w:p>
        </w:tc>
        <w:tc>
          <w:tcPr>
            <w:tcW w:w="5338" w:type="dxa"/>
          </w:tcPr>
          <w:p w:rsidR="00BA4791" w:rsidRPr="008065E2" w:rsidRDefault="00BA4791" w:rsidP="006E6462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TP</w:t>
            </w:r>
            <w:r w:rsidRPr="008065E2">
              <w:rPr>
                <w:i/>
                <w:iCs/>
                <w:sz w:val="26"/>
                <w:szCs w:val="26"/>
              </w:rPr>
              <w:t>.H</w:t>
            </w:r>
            <w:r>
              <w:rPr>
                <w:i/>
                <w:iCs/>
                <w:sz w:val="26"/>
                <w:szCs w:val="26"/>
              </w:rPr>
              <w:t xml:space="preserve">ồ </w:t>
            </w:r>
            <w:r w:rsidRPr="008065E2">
              <w:rPr>
                <w:i/>
                <w:iCs/>
                <w:sz w:val="26"/>
                <w:szCs w:val="26"/>
              </w:rPr>
              <w:t>C</w:t>
            </w:r>
            <w:r>
              <w:rPr>
                <w:i/>
                <w:iCs/>
                <w:sz w:val="26"/>
                <w:szCs w:val="26"/>
              </w:rPr>
              <w:t xml:space="preserve">hí </w:t>
            </w:r>
            <w:r w:rsidRPr="008065E2">
              <w:rPr>
                <w:i/>
                <w:iCs/>
                <w:sz w:val="26"/>
                <w:szCs w:val="26"/>
              </w:rPr>
              <w:t>M</w:t>
            </w:r>
            <w:r>
              <w:rPr>
                <w:i/>
                <w:iCs/>
                <w:sz w:val="26"/>
                <w:szCs w:val="26"/>
              </w:rPr>
              <w:t>inh</w:t>
            </w:r>
            <w:r w:rsidRPr="008065E2">
              <w:rPr>
                <w:i/>
                <w:iCs/>
                <w:sz w:val="26"/>
                <w:szCs w:val="26"/>
              </w:rPr>
              <w:t>, ngày …… tháng … năm 201…</w:t>
            </w:r>
          </w:p>
          <w:p w:rsidR="00BA4791" w:rsidRPr="009169A3" w:rsidRDefault="00BA4791" w:rsidP="006E646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GIẢNG VIÊN HƯỚNG DẪN</w:t>
            </w:r>
          </w:p>
          <w:p w:rsidR="00BA4791" w:rsidRPr="009169A3" w:rsidRDefault="00BA4791" w:rsidP="006E6462">
            <w:pPr>
              <w:jc w:val="center"/>
              <w:rPr>
                <w:sz w:val="26"/>
                <w:szCs w:val="26"/>
              </w:rPr>
            </w:pPr>
          </w:p>
          <w:p w:rsidR="00BA4791" w:rsidRPr="009169A3" w:rsidRDefault="00BA4791" w:rsidP="006E6462">
            <w:pPr>
              <w:jc w:val="center"/>
              <w:rPr>
                <w:sz w:val="26"/>
                <w:szCs w:val="26"/>
              </w:rPr>
            </w:pPr>
          </w:p>
          <w:p w:rsidR="00BA4791" w:rsidRPr="009169A3" w:rsidRDefault="00BA4791" w:rsidP="006E6462">
            <w:pPr>
              <w:jc w:val="center"/>
              <w:rPr>
                <w:sz w:val="26"/>
                <w:szCs w:val="26"/>
              </w:rPr>
            </w:pPr>
          </w:p>
          <w:p w:rsidR="00BA4791" w:rsidRPr="009169A3" w:rsidRDefault="00BA4791" w:rsidP="006E6462">
            <w:pPr>
              <w:jc w:val="center"/>
              <w:rPr>
                <w:sz w:val="26"/>
                <w:szCs w:val="26"/>
              </w:rPr>
            </w:pPr>
          </w:p>
          <w:p w:rsidR="00BA4791" w:rsidRPr="009169A3" w:rsidRDefault="00BA4791" w:rsidP="006E6462">
            <w:pPr>
              <w:jc w:val="center"/>
              <w:rPr>
                <w:sz w:val="26"/>
                <w:szCs w:val="26"/>
              </w:rPr>
            </w:pPr>
          </w:p>
        </w:tc>
      </w:tr>
    </w:tbl>
    <w:p w:rsidR="00BA4791" w:rsidRDefault="00BA4791" w:rsidP="009169A3">
      <w:pPr>
        <w:spacing w:line="360" w:lineRule="auto"/>
        <w:rPr>
          <w:sz w:val="26"/>
          <w:szCs w:val="26"/>
        </w:rPr>
      </w:pPr>
    </w:p>
    <w:p w:rsidR="00BA4791" w:rsidRDefault="00BA4791" w:rsidP="009169A3">
      <w:pPr>
        <w:spacing w:line="360" w:lineRule="auto"/>
        <w:rPr>
          <w:i/>
          <w:iCs/>
          <w:sz w:val="26"/>
          <w:szCs w:val="26"/>
          <w:u w:val="single"/>
        </w:rPr>
      </w:pPr>
    </w:p>
    <w:p w:rsidR="00BA4791" w:rsidRPr="002B10AE" w:rsidRDefault="00BA4791" w:rsidP="009169A3">
      <w:pPr>
        <w:spacing w:line="360" w:lineRule="auto"/>
        <w:rPr>
          <w:i/>
          <w:iCs/>
          <w:sz w:val="26"/>
          <w:szCs w:val="26"/>
        </w:rPr>
      </w:pPr>
      <w:r w:rsidRPr="002B10AE">
        <w:rPr>
          <w:i/>
          <w:iCs/>
          <w:sz w:val="26"/>
          <w:szCs w:val="26"/>
          <w:u w:val="single"/>
        </w:rPr>
        <w:t>Ghi chú:</w:t>
      </w:r>
      <w:r>
        <w:rPr>
          <w:i/>
          <w:iCs/>
          <w:sz w:val="26"/>
          <w:szCs w:val="26"/>
        </w:rPr>
        <w:t xml:space="preserve"> thuyết minh một đề tài tốt nghiệp tối thiểu phải từ 30 trang giấy A4 trở lên (không kể các bảng biểu, hình ảnh….)</w:t>
      </w:r>
    </w:p>
    <w:sectPr w:rsidR="00BA4791" w:rsidRPr="002B10AE" w:rsidSect="006C2E2A">
      <w:footerReference w:type="default" r:id="rId7"/>
      <w:headerReference w:type="first" r:id="rId8"/>
      <w:footerReference w:type="first" r:id="rId9"/>
      <w:pgSz w:w="11909" w:h="16834" w:code="9"/>
      <w:pgMar w:top="1134" w:right="1134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791" w:rsidRDefault="00BA4791">
      <w:r>
        <w:separator/>
      </w:r>
    </w:p>
  </w:endnote>
  <w:endnote w:type="continuationSeparator" w:id="1">
    <w:p w:rsidR="00BA4791" w:rsidRDefault="00BA4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791" w:rsidRDefault="00BA4791">
    <w:pPr>
      <w:pStyle w:val="Footer"/>
      <w:ind w:right="360"/>
      <w:rPr>
        <w:rFonts w:ascii=".VnTime" w:hAnsi=".VnTime" w:cs=".VnTim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791" w:rsidRPr="0098336B" w:rsidRDefault="00BA4791" w:rsidP="0098336B">
    <w:pPr>
      <w:pStyle w:val="Footer"/>
      <w:tabs>
        <w:tab w:val="clear" w:pos="4320"/>
        <w:tab w:val="clear" w:pos="8640"/>
        <w:tab w:val="right" w:pos="9356"/>
      </w:tabs>
      <w:rPr>
        <w:sz w:val="26"/>
        <w:szCs w:val="26"/>
      </w:rPr>
    </w:pPr>
    <w:r w:rsidRPr="0098336B">
      <w:rPr>
        <w:sz w:val="26"/>
        <w:szCs w:val="26"/>
      </w:rPr>
      <w:t>BM07</w:t>
    </w:r>
    <w:r>
      <w:rPr>
        <w:sz w:val="26"/>
        <w:szCs w:val="26"/>
      </w:rPr>
      <w:t>-</w:t>
    </w:r>
    <w:r w:rsidRPr="0098336B">
      <w:rPr>
        <w:sz w:val="26"/>
        <w:szCs w:val="26"/>
      </w:rPr>
      <w:t>QT</w:t>
    </w:r>
    <w:r>
      <w:rPr>
        <w:sz w:val="26"/>
        <w:szCs w:val="26"/>
      </w:rPr>
      <w:t>/</w:t>
    </w:r>
    <w:r w:rsidRPr="0098336B">
      <w:rPr>
        <w:sz w:val="26"/>
        <w:szCs w:val="26"/>
      </w:rPr>
      <w:t>13/</w:t>
    </w:r>
    <w:r>
      <w:rPr>
        <w:sz w:val="26"/>
        <w:szCs w:val="26"/>
      </w:rPr>
      <w:t>P.Đ</w:t>
    </w:r>
    <w:r w:rsidRPr="0098336B">
      <w:rPr>
        <w:sz w:val="26"/>
        <w:szCs w:val="26"/>
      </w:rPr>
      <w:t>T</w:t>
    </w:r>
    <w:r w:rsidRPr="0098336B">
      <w:rPr>
        <w:sz w:val="26"/>
        <w:szCs w:val="26"/>
      </w:rPr>
      <w:tab/>
    </w:r>
    <w:r w:rsidRPr="0098336B">
      <w:rPr>
        <w:sz w:val="26"/>
        <w:szCs w:val="26"/>
      </w:rPr>
      <w:fldChar w:fldCharType="begin"/>
    </w:r>
    <w:r w:rsidRPr="0098336B">
      <w:rPr>
        <w:sz w:val="26"/>
        <w:szCs w:val="26"/>
      </w:rPr>
      <w:instrText xml:space="preserve"> PAGE   \* MERGEFORMAT </w:instrText>
    </w:r>
    <w:r w:rsidRPr="0098336B">
      <w:rPr>
        <w:sz w:val="26"/>
        <w:szCs w:val="26"/>
      </w:rPr>
      <w:fldChar w:fldCharType="separate"/>
    </w:r>
    <w:r>
      <w:rPr>
        <w:noProof/>
        <w:sz w:val="26"/>
        <w:szCs w:val="26"/>
      </w:rPr>
      <w:t>1</w:t>
    </w:r>
    <w:r w:rsidRPr="0098336B">
      <w:rPr>
        <w:sz w:val="26"/>
        <w:szCs w:val="2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791" w:rsidRDefault="00BA4791">
      <w:r>
        <w:separator/>
      </w:r>
    </w:p>
  </w:footnote>
  <w:footnote w:type="continuationSeparator" w:id="1">
    <w:p w:rsidR="00BA4791" w:rsidRDefault="00BA47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791" w:rsidRPr="0098336B" w:rsidRDefault="00BA4791" w:rsidP="002504B0">
    <w:pPr>
      <w:pStyle w:val="Header"/>
      <w:tabs>
        <w:tab w:val="clear" w:pos="4320"/>
        <w:tab w:val="clear" w:pos="8640"/>
      </w:tabs>
      <w:rPr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049"/>
    <w:multiLevelType w:val="hybridMultilevel"/>
    <w:tmpl w:val="47FAB3BE"/>
    <w:lvl w:ilvl="0" w:tplc="939A1216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55592"/>
    <w:multiLevelType w:val="hybridMultilevel"/>
    <w:tmpl w:val="ADAC0E38"/>
    <w:lvl w:ilvl="0" w:tplc="D1A43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23C68"/>
    <w:multiLevelType w:val="hybridMultilevel"/>
    <w:tmpl w:val="962E11B8"/>
    <w:lvl w:ilvl="0" w:tplc="8EDC3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6306F8"/>
    <w:multiLevelType w:val="hybridMultilevel"/>
    <w:tmpl w:val="C5503B9A"/>
    <w:lvl w:ilvl="0" w:tplc="9E8CEC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6BB7D69"/>
    <w:multiLevelType w:val="hybridMultilevel"/>
    <w:tmpl w:val="F63AC34A"/>
    <w:lvl w:ilvl="0" w:tplc="B1DE21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65845677"/>
    <w:multiLevelType w:val="hybridMultilevel"/>
    <w:tmpl w:val="B726A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rawingGridHorizontalSpacing w:val="24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E01"/>
    <w:rsid w:val="000179D1"/>
    <w:rsid w:val="000340A3"/>
    <w:rsid w:val="000360B0"/>
    <w:rsid w:val="00045B20"/>
    <w:rsid w:val="000948E2"/>
    <w:rsid w:val="00095210"/>
    <w:rsid w:val="00097857"/>
    <w:rsid w:val="000C0684"/>
    <w:rsid w:val="000D634D"/>
    <w:rsid w:val="00101A4F"/>
    <w:rsid w:val="001A0ACD"/>
    <w:rsid w:val="001B205E"/>
    <w:rsid w:val="001C64B8"/>
    <w:rsid w:val="002504B0"/>
    <w:rsid w:val="002624AF"/>
    <w:rsid w:val="00274B6D"/>
    <w:rsid w:val="002B10AE"/>
    <w:rsid w:val="002C191F"/>
    <w:rsid w:val="002F39C7"/>
    <w:rsid w:val="002F430B"/>
    <w:rsid w:val="00303C23"/>
    <w:rsid w:val="00334184"/>
    <w:rsid w:val="00337A67"/>
    <w:rsid w:val="003659B2"/>
    <w:rsid w:val="0037512F"/>
    <w:rsid w:val="003F461D"/>
    <w:rsid w:val="0044267A"/>
    <w:rsid w:val="004437AB"/>
    <w:rsid w:val="0045054C"/>
    <w:rsid w:val="00453B3F"/>
    <w:rsid w:val="004673C2"/>
    <w:rsid w:val="00491593"/>
    <w:rsid w:val="004A0007"/>
    <w:rsid w:val="004B047E"/>
    <w:rsid w:val="004F530C"/>
    <w:rsid w:val="0051486A"/>
    <w:rsid w:val="00534D71"/>
    <w:rsid w:val="005518CA"/>
    <w:rsid w:val="005743C0"/>
    <w:rsid w:val="00620BF5"/>
    <w:rsid w:val="0062384B"/>
    <w:rsid w:val="00641073"/>
    <w:rsid w:val="006C2E2A"/>
    <w:rsid w:val="006E4596"/>
    <w:rsid w:val="006E6462"/>
    <w:rsid w:val="0078674A"/>
    <w:rsid w:val="00786A7D"/>
    <w:rsid w:val="0079139E"/>
    <w:rsid w:val="007B2EE8"/>
    <w:rsid w:val="007B391F"/>
    <w:rsid w:val="00802DF8"/>
    <w:rsid w:val="008052AF"/>
    <w:rsid w:val="008065CD"/>
    <w:rsid w:val="008065E2"/>
    <w:rsid w:val="00824A53"/>
    <w:rsid w:val="00832672"/>
    <w:rsid w:val="00867097"/>
    <w:rsid w:val="008B7483"/>
    <w:rsid w:val="009169A3"/>
    <w:rsid w:val="0098336B"/>
    <w:rsid w:val="009A17AA"/>
    <w:rsid w:val="009E7E0C"/>
    <w:rsid w:val="009F481C"/>
    <w:rsid w:val="00A0409B"/>
    <w:rsid w:val="00A57F94"/>
    <w:rsid w:val="00A61DDB"/>
    <w:rsid w:val="00A65769"/>
    <w:rsid w:val="00A856DF"/>
    <w:rsid w:val="00AF4A3B"/>
    <w:rsid w:val="00B222F6"/>
    <w:rsid w:val="00B37A68"/>
    <w:rsid w:val="00B4390F"/>
    <w:rsid w:val="00B67DA7"/>
    <w:rsid w:val="00BA4791"/>
    <w:rsid w:val="00BF66D4"/>
    <w:rsid w:val="00C03427"/>
    <w:rsid w:val="00C32F7B"/>
    <w:rsid w:val="00C53E01"/>
    <w:rsid w:val="00C614B3"/>
    <w:rsid w:val="00C9136D"/>
    <w:rsid w:val="00CC10BB"/>
    <w:rsid w:val="00CD2B50"/>
    <w:rsid w:val="00CF7313"/>
    <w:rsid w:val="00CF76E8"/>
    <w:rsid w:val="00D01861"/>
    <w:rsid w:val="00D476CC"/>
    <w:rsid w:val="00D828E3"/>
    <w:rsid w:val="00DC5674"/>
    <w:rsid w:val="00E465D1"/>
    <w:rsid w:val="00E640E7"/>
    <w:rsid w:val="00EE3A97"/>
    <w:rsid w:val="00EE3C40"/>
    <w:rsid w:val="00EE61AF"/>
    <w:rsid w:val="00F31AD1"/>
    <w:rsid w:val="00F50FAF"/>
    <w:rsid w:val="00F65A90"/>
    <w:rsid w:val="00F7401B"/>
    <w:rsid w:val="00F86F7A"/>
    <w:rsid w:val="00FD416E"/>
    <w:rsid w:val="00FF5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72"/>
    <w:rPr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40A3"/>
    <w:pPr>
      <w:keepNext/>
      <w:spacing w:before="120" w:after="240" w:line="120" w:lineRule="auto"/>
      <w:ind w:left="567" w:right="284"/>
      <w:outlineLvl w:val="2"/>
    </w:pPr>
    <w:rPr>
      <w:rFonts w:ascii=".VnTimeH" w:hAnsi=".VnTimeH" w:cs=".VnTimeH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340A3"/>
    <w:rPr>
      <w:rFonts w:ascii=".VnTimeH" w:hAnsi=".VnTimeH" w:cs=".VnTimeH"/>
      <w:sz w:val="26"/>
      <w:szCs w:val="26"/>
    </w:rPr>
  </w:style>
  <w:style w:type="paragraph" w:styleId="Footer">
    <w:name w:val="footer"/>
    <w:basedOn w:val="Normal"/>
    <w:link w:val="FooterChar"/>
    <w:uiPriority w:val="99"/>
    <w:rsid w:val="008326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8336B"/>
  </w:style>
  <w:style w:type="character" w:styleId="PageNumber">
    <w:name w:val="page number"/>
    <w:basedOn w:val="DefaultParagraphFont"/>
    <w:uiPriority w:val="99"/>
    <w:rsid w:val="00832672"/>
  </w:style>
  <w:style w:type="table" w:styleId="TableGrid">
    <w:name w:val="Table Grid"/>
    <w:basedOn w:val="TableNormal"/>
    <w:uiPriority w:val="99"/>
    <w:rsid w:val="00832672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73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068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100</Words>
  <Characters>576</Characters>
  <Application>Microsoft Office Outlook</Application>
  <DocSecurity>0</DocSecurity>
  <Lines>0</Lines>
  <Paragraphs>0</Paragraphs>
  <ScaleCrop>false</ScaleCrop>
  <Company>Truong CD KT - KT Phu Lam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NGHIỆP</dc:title>
  <dc:subject/>
  <dc:creator>NCKH-HTQT</dc:creator>
  <cp:keywords/>
  <dc:description/>
  <cp:lastModifiedBy>Khoa Cong Nghe Thong Tin</cp:lastModifiedBy>
  <cp:revision>11</cp:revision>
  <cp:lastPrinted>2014-06-14T03:43:00Z</cp:lastPrinted>
  <dcterms:created xsi:type="dcterms:W3CDTF">2013-12-06T00:05:00Z</dcterms:created>
  <dcterms:modified xsi:type="dcterms:W3CDTF">2014-06-14T03:43:00Z</dcterms:modified>
</cp:coreProperties>
</file>